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D039C7F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Pr="00C01FB7">
        <w:rPr>
          <w:b/>
          <w:i/>
          <w:noProof/>
          <w:sz w:val="28"/>
        </w:rPr>
        <w:t>R4-260002</w:t>
      </w:r>
      <w:r w:rsidR="003E5D2F">
        <w:rPr>
          <w:b/>
          <w:i/>
          <w:noProof/>
          <w:sz w:val="28"/>
        </w:rPr>
        <w:t>4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710C675" w:rsidR="001E41F3" w:rsidRDefault="005718D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119EB" w:rsidR="001E41F3" w:rsidRPr="00410371" w:rsidRDefault="005718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AB71B1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t>Draft CR to 38.101-3 Verizon FR1-FR2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A6F19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75DBDA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</w:rPr>
              <w:t>Introduce inter band NR CADC band combos of FR1-FR2 bands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E17B2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NR CA requiremenets for the following combinations including n13</w:t>
            </w:r>
          </w:p>
          <w:p w14:paraId="6A3DD03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CA_n13A-n260A</w:t>
            </w:r>
          </w:p>
          <w:p w14:paraId="606AD54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CA_n13A-n260G</w:t>
            </w:r>
          </w:p>
          <w:p w14:paraId="7D840C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CA_n13A-n260H</w:t>
            </w:r>
          </w:p>
          <w:p w14:paraId="4DE768E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CA_n13A-n260I</w:t>
            </w:r>
          </w:p>
          <w:p w14:paraId="41AFF26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CA_n13A-n260J</w:t>
            </w:r>
          </w:p>
          <w:p w14:paraId="15F44C9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CA_n13A-n260K</w:t>
            </w:r>
          </w:p>
          <w:p w14:paraId="582BF70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CA_n13A-n260L</w:t>
            </w:r>
          </w:p>
          <w:p w14:paraId="29B0B92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CA_n13A-n260M</w:t>
            </w:r>
          </w:p>
          <w:p w14:paraId="7BBB354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DC_n13A-n260A</w:t>
            </w:r>
          </w:p>
          <w:p w14:paraId="57F7BC29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DC_n13A-n260G</w:t>
            </w:r>
          </w:p>
          <w:p w14:paraId="55FA42F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DC_n13A-n260H</w:t>
            </w:r>
          </w:p>
          <w:p w14:paraId="7CE6ED6A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DC_n13A-n260I</w:t>
            </w:r>
          </w:p>
          <w:p w14:paraId="422F01D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DC_n13A-n260J</w:t>
            </w:r>
          </w:p>
          <w:p w14:paraId="2066FC4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DC_n13A-n260K</w:t>
            </w:r>
          </w:p>
          <w:p w14:paraId="29E857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DC_n13A-n260L</w:t>
            </w:r>
          </w:p>
          <w:p w14:paraId="517870AC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DC_n13A-n260M</w:t>
            </w:r>
          </w:p>
          <w:p w14:paraId="148754B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CA_n13A-n261A</w:t>
            </w:r>
          </w:p>
          <w:p w14:paraId="26CAEA3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CA_n13A-n261G</w:t>
            </w:r>
          </w:p>
          <w:p w14:paraId="51874C9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CA_n13A-n261H</w:t>
            </w:r>
          </w:p>
          <w:p w14:paraId="4E92212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CA_n13A-n261I</w:t>
            </w:r>
          </w:p>
          <w:p w14:paraId="570FEA3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CA_n13A-n261J</w:t>
            </w:r>
          </w:p>
          <w:p w14:paraId="1899B15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CA_n13A-n261K</w:t>
            </w:r>
          </w:p>
          <w:p w14:paraId="5B34997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CA_n13A-n261L</w:t>
            </w:r>
          </w:p>
          <w:p w14:paraId="0BF03B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CA_n13A-n261M</w:t>
            </w:r>
          </w:p>
          <w:p w14:paraId="1A2E46B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CA_n13A-n261(G-H)</w:t>
            </w:r>
          </w:p>
          <w:p w14:paraId="7C5AF54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CA_n13A-n261(A-G-H)</w:t>
            </w:r>
          </w:p>
          <w:p w14:paraId="487F893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CA_n13A-n261(G-I)</w:t>
            </w:r>
          </w:p>
          <w:p w14:paraId="5FC0E61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CA_n13A-n261(2G)</w:t>
            </w:r>
          </w:p>
          <w:p w14:paraId="0646EC2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CA_n13A-n261(2H)</w:t>
            </w:r>
          </w:p>
          <w:p w14:paraId="69DE3CB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CA_n13A-n261(A-G-I)</w:t>
            </w:r>
          </w:p>
          <w:p w14:paraId="0DCBA98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CA_n13A-n261(H-I)</w:t>
            </w:r>
          </w:p>
          <w:p w14:paraId="59323A63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DC_n13A-n261A</w:t>
            </w:r>
          </w:p>
          <w:p w14:paraId="76F6CC3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DC_n13A-n261G</w:t>
            </w:r>
          </w:p>
          <w:p w14:paraId="75055B8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DC_n13A-n261H</w:t>
            </w:r>
          </w:p>
          <w:p w14:paraId="69954C7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DC_n13A-n261I</w:t>
            </w:r>
          </w:p>
          <w:p w14:paraId="1FA460C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DC_n13A-n261J</w:t>
            </w:r>
          </w:p>
          <w:p w14:paraId="0020A3E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DC_n13A-n261K</w:t>
            </w:r>
          </w:p>
          <w:p w14:paraId="7F3DB6CD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DC_n13A-n261L</w:t>
            </w:r>
          </w:p>
          <w:p w14:paraId="7D9AD26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DC_n13A-n261M</w:t>
            </w:r>
          </w:p>
          <w:p w14:paraId="3786B24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DC_n13A-n261(G-H)</w:t>
            </w:r>
          </w:p>
          <w:p w14:paraId="4572272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DC_n13A-n261(A-G-H)</w:t>
            </w:r>
          </w:p>
          <w:p w14:paraId="4756044D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DC_n13A-n261(G-I)</w:t>
            </w:r>
          </w:p>
          <w:p w14:paraId="49EFC9BA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DC_n13A-n261(2G)</w:t>
            </w:r>
          </w:p>
          <w:p w14:paraId="0F1AB08D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DC_n13A-n261(2H)</w:t>
            </w:r>
          </w:p>
          <w:p w14:paraId="0DF3CBB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DC_n13A-n261(A-G-I)</w:t>
            </w:r>
          </w:p>
          <w:p w14:paraId="5CDC0C8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DC_n13A-n261(H-I)</w:t>
            </w:r>
          </w:p>
          <w:p w14:paraId="00DA062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DC_n2A-n13A-n261A</w:t>
            </w:r>
          </w:p>
          <w:p w14:paraId="472A5E28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DC_n2A-n13A-n261G</w:t>
            </w:r>
          </w:p>
          <w:p w14:paraId="3F6AFE8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DC_n2A-n13A-n261H</w:t>
            </w:r>
          </w:p>
          <w:p w14:paraId="06B31F6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DC_n2A-n13A-n261I</w:t>
            </w:r>
          </w:p>
          <w:p w14:paraId="20C80876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DC_n2A-n13A-n261J</w:t>
            </w:r>
          </w:p>
          <w:p w14:paraId="34F9552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DC_n2A-n13A-n261K</w:t>
            </w:r>
          </w:p>
          <w:p w14:paraId="5C43D10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DC_n2A-n13A-n261L</w:t>
            </w:r>
          </w:p>
          <w:p w14:paraId="30B67439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DC_n2A-n13A-n261M</w:t>
            </w:r>
          </w:p>
          <w:p w14:paraId="62958C8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DC_n2A-n13A-n261(2G)</w:t>
            </w:r>
          </w:p>
          <w:p w14:paraId="1E3C8DA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DC_n2A-n13A-n261(G-H)</w:t>
            </w:r>
          </w:p>
          <w:p w14:paraId="14140B0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DC_n2A-n13A-n261(A-G-H)</w:t>
            </w:r>
          </w:p>
          <w:p w14:paraId="5FF6E11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DC_n2A-n13A-n261(G-I)</w:t>
            </w:r>
          </w:p>
          <w:p w14:paraId="1D25B38E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DC_n2A-n13A-n261(2H)</w:t>
            </w:r>
          </w:p>
          <w:p w14:paraId="4A6608A8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DC_n2A-n13A-n261(A-G-I)</w:t>
            </w:r>
          </w:p>
          <w:p w14:paraId="4766E61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DC_n2A-n13A-n261(H-I)</w:t>
            </w:r>
          </w:p>
          <w:p w14:paraId="519661D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DC_n5A-n13A-n261A</w:t>
            </w:r>
          </w:p>
          <w:p w14:paraId="113357C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DC_n5A-n13A-n261G</w:t>
            </w:r>
          </w:p>
          <w:p w14:paraId="79BA763B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DC_n5A-n13A-n261H</w:t>
            </w:r>
          </w:p>
          <w:p w14:paraId="01569D9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DC_n5A-n13A-n261I</w:t>
            </w:r>
          </w:p>
          <w:p w14:paraId="72E8498C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DC_n5A-n13A-n261J</w:t>
            </w:r>
          </w:p>
          <w:p w14:paraId="545A79B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DC_n5A-n13A-n261K</w:t>
            </w:r>
          </w:p>
          <w:p w14:paraId="2DFB6E04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DC_n5A-n13A-n261L</w:t>
            </w:r>
          </w:p>
          <w:p w14:paraId="21B86CD1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DC_n5A-n13A-n261M</w:t>
            </w:r>
          </w:p>
          <w:p w14:paraId="3B334DD7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DC_n5A-n13A-n261(2G)</w:t>
            </w:r>
          </w:p>
          <w:p w14:paraId="3A3E089F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DC_n5A-n13A-n261(G-H)</w:t>
            </w:r>
          </w:p>
          <w:p w14:paraId="78DD9B98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DC_n5A-n13A-n261(A-G-H)</w:t>
            </w:r>
          </w:p>
          <w:p w14:paraId="68A6FC45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DC_n5A-n13A-n261(G-I)</w:t>
            </w:r>
          </w:p>
          <w:p w14:paraId="6928CC30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DC_n5A-n13A-n261(2H)</w:t>
            </w:r>
          </w:p>
          <w:p w14:paraId="5D2E4792" w14:textId="77777777" w:rsidR="003E5D2F" w:rsidRPr="003E5D2F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DC_n5A-n13A-n261(A-G-I)</w:t>
            </w:r>
          </w:p>
          <w:p w14:paraId="31C656EC" w14:textId="537C88B9" w:rsidR="001E41F3" w:rsidRPr="00570EE9" w:rsidRDefault="003E5D2F" w:rsidP="003E5D2F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E5D2F">
              <w:rPr>
                <w:rFonts w:ascii="Arial" w:hAnsi="Arial"/>
                <w:noProof/>
              </w:rPr>
              <w:t>DC_n5A-n13A-n261(H-I)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DF4A5" w:rsidR="001E41F3" w:rsidRDefault="003E5D2F">
            <w:pPr>
              <w:pStyle w:val="CRCoverPage"/>
              <w:spacing w:after="0"/>
              <w:ind w:left="100"/>
              <w:rPr>
                <w:noProof/>
              </w:rPr>
            </w:pPr>
            <w:r w:rsidRPr="003E5D2F">
              <w:rPr>
                <w:noProof/>
                <w:lang w:val="en-US" w:eastAsia="zh-CN"/>
              </w:rPr>
              <w:t>5.2A, 5.5A, 5.5B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9D95D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</w:t>
            </w:r>
            <w:r w:rsidR="003E5D2F">
              <w:rPr>
                <w:noProof/>
                <w:lang w:eastAsia="zh-CN"/>
              </w:rPr>
              <w:t>3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7E45A44" w:rsidR="00C01FB7" w:rsidRDefault="00E1567C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cover page based on Huawei feedback.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B477" w14:textId="77777777" w:rsidR="00F83B57" w:rsidRDefault="00F83B57">
      <w:r>
        <w:separator/>
      </w:r>
    </w:p>
  </w:endnote>
  <w:endnote w:type="continuationSeparator" w:id="0">
    <w:p w14:paraId="2B658005" w14:textId="77777777" w:rsidR="00F83B57" w:rsidRDefault="00F83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ECDDB" w14:textId="77777777" w:rsidR="00F83B57" w:rsidRDefault="00F83B57">
      <w:r>
        <w:separator/>
      </w:r>
    </w:p>
  </w:footnote>
  <w:footnote w:type="continuationSeparator" w:id="0">
    <w:p w14:paraId="18D22139" w14:textId="77777777" w:rsidR="00F83B57" w:rsidRDefault="00F83B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210D4"/>
    <w:rsid w:val="003609EF"/>
    <w:rsid w:val="0036231A"/>
    <w:rsid w:val="00374DD4"/>
    <w:rsid w:val="003877CE"/>
    <w:rsid w:val="003B7AF1"/>
    <w:rsid w:val="003D057B"/>
    <w:rsid w:val="003E1A36"/>
    <w:rsid w:val="003E5D2F"/>
    <w:rsid w:val="00410371"/>
    <w:rsid w:val="004242F1"/>
    <w:rsid w:val="004B75B7"/>
    <w:rsid w:val="004D5E28"/>
    <w:rsid w:val="005141D9"/>
    <w:rsid w:val="0051580D"/>
    <w:rsid w:val="00547111"/>
    <w:rsid w:val="00570EE9"/>
    <w:rsid w:val="005718D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316C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0278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567C"/>
    <w:rsid w:val="00E34898"/>
    <w:rsid w:val="00E81AA4"/>
    <w:rsid w:val="00EB09B7"/>
    <w:rsid w:val="00EE7D7C"/>
    <w:rsid w:val="00F25D98"/>
    <w:rsid w:val="00F300FB"/>
    <w:rsid w:val="00F83B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507</Words>
  <Characters>2890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28</cp:revision>
  <cp:lastPrinted>1900-01-01T06:00:00Z</cp:lastPrinted>
  <dcterms:created xsi:type="dcterms:W3CDTF">2020-02-03T08:32:00Z</dcterms:created>
  <dcterms:modified xsi:type="dcterms:W3CDTF">2026-02-10T07:47:00Z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